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KNYGHT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St.Botolph without Bishopsgate, London. Chapman.</w:t>
      </w: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Lyons of London, draper(q.v.), brought a plaint of debt against him.</w:t>
      </w: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4C8" w:rsidRDefault="007364C8" w:rsidP="007364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4C8" w:rsidRDefault="007364C8" w:rsidP="00564E3C">
      <w:pPr>
        <w:spacing w:after="0" w:line="240" w:lineRule="auto"/>
      </w:pPr>
      <w:r>
        <w:separator/>
      </w:r>
    </w:p>
  </w:endnote>
  <w:endnote w:type="continuationSeparator" w:id="0">
    <w:p w:rsidR="007364C8" w:rsidRDefault="007364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64C8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4C8" w:rsidRDefault="007364C8" w:rsidP="00564E3C">
      <w:pPr>
        <w:spacing w:after="0" w:line="240" w:lineRule="auto"/>
      </w:pPr>
      <w:r>
        <w:separator/>
      </w:r>
    </w:p>
  </w:footnote>
  <w:footnote w:type="continuationSeparator" w:id="0">
    <w:p w:rsidR="007364C8" w:rsidRDefault="007364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4C8"/>
    <w:rsid w:val="00372DC6"/>
    <w:rsid w:val="00564E3C"/>
    <w:rsid w:val="0064591D"/>
    <w:rsid w:val="007364C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724CFB-57D4-45ED-90F6-D35501D5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364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2015-11-18T21:35:00Z</dcterms:created>
  <dcterms:modified xsi:type="dcterms:W3CDTF">2015-11-18T21:35:00Z</dcterms:modified>
</cp:coreProperties>
</file>